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CA20E9" w14:textId="4B928022" w:rsidR="006B2F86" w:rsidRDefault="00A877CB" w:rsidP="00E71FC3">
      <w:pPr>
        <w:pStyle w:val="NoSpacing"/>
      </w:pPr>
      <w:r>
        <w:rPr>
          <w:u w:val="single"/>
        </w:rPr>
        <w:t>John SCHOFIELD</w:t>
      </w:r>
      <w:r>
        <w:t xml:space="preserve">   </w:t>
      </w:r>
      <w:proofErr w:type="gramStart"/>
      <w:r>
        <w:t xml:space="preserve">   (</w:t>
      </w:r>
      <w:proofErr w:type="gramEnd"/>
      <w:r>
        <w:t>fl.1400)</w:t>
      </w:r>
    </w:p>
    <w:p w14:paraId="4E4A87EB" w14:textId="1C4D2DF8" w:rsidR="00A877CB" w:rsidRDefault="00A877CB" w:rsidP="00E71FC3">
      <w:pPr>
        <w:pStyle w:val="NoSpacing"/>
      </w:pPr>
    </w:p>
    <w:p w14:paraId="57E956A3" w14:textId="2DAD995C" w:rsidR="00A877CB" w:rsidRDefault="00A877CB" w:rsidP="00E71FC3">
      <w:pPr>
        <w:pStyle w:val="NoSpacing"/>
      </w:pPr>
    </w:p>
    <w:p w14:paraId="77E138B5" w14:textId="189C86E3" w:rsidR="00A877CB" w:rsidRDefault="00A877CB" w:rsidP="00E71FC3">
      <w:pPr>
        <w:pStyle w:val="NoSpacing"/>
      </w:pPr>
      <w:r>
        <w:t xml:space="preserve">Daughter:   Elizabeth(q.v.) = Sir Nicholas </w:t>
      </w:r>
      <w:proofErr w:type="gramStart"/>
      <w:r>
        <w:t>Hervey(</w:t>
      </w:r>
      <w:proofErr w:type="gramEnd"/>
      <w:r>
        <w:t>k.b.1471).   (H.P. p.448)</w:t>
      </w:r>
    </w:p>
    <w:p w14:paraId="47EF8363" w14:textId="4A904D66" w:rsidR="00A877CB" w:rsidRDefault="00A877CB" w:rsidP="00E71FC3">
      <w:pPr>
        <w:pStyle w:val="NoSpacing"/>
      </w:pPr>
    </w:p>
    <w:p w14:paraId="1CF61321" w14:textId="2748A0FF" w:rsidR="00A877CB" w:rsidRDefault="00A877CB" w:rsidP="00E71FC3">
      <w:pPr>
        <w:pStyle w:val="NoSpacing"/>
      </w:pPr>
    </w:p>
    <w:p w14:paraId="28551F78" w14:textId="17D09685" w:rsidR="00A877CB" w:rsidRPr="00A877CB" w:rsidRDefault="00A877CB" w:rsidP="00E71FC3">
      <w:pPr>
        <w:pStyle w:val="NoSpacing"/>
      </w:pPr>
      <w:r>
        <w:t>3 April 2018</w:t>
      </w:r>
      <w:bookmarkStart w:id="0" w:name="_GoBack"/>
      <w:bookmarkEnd w:id="0"/>
    </w:p>
    <w:sectPr w:rsidR="00A877CB" w:rsidRPr="00A877C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F8E8D" w14:textId="77777777" w:rsidR="00A877CB" w:rsidRDefault="00A877CB" w:rsidP="00E71FC3">
      <w:pPr>
        <w:spacing w:after="0" w:line="240" w:lineRule="auto"/>
      </w:pPr>
      <w:r>
        <w:separator/>
      </w:r>
    </w:p>
  </w:endnote>
  <w:endnote w:type="continuationSeparator" w:id="0">
    <w:p w14:paraId="5056AB95" w14:textId="77777777" w:rsidR="00A877CB" w:rsidRDefault="00A877C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A6A2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5BF57" w14:textId="77777777" w:rsidR="00A877CB" w:rsidRDefault="00A877CB" w:rsidP="00E71FC3">
      <w:pPr>
        <w:spacing w:after="0" w:line="240" w:lineRule="auto"/>
      </w:pPr>
      <w:r>
        <w:separator/>
      </w:r>
    </w:p>
  </w:footnote>
  <w:footnote w:type="continuationSeparator" w:id="0">
    <w:p w14:paraId="22131094" w14:textId="77777777" w:rsidR="00A877CB" w:rsidRDefault="00A877C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7CB"/>
    <w:rsid w:val="001A7C09"/>
    <w:rsid w:val="00577BD5"/>
    <w:rsid w:val="00656CBA"/>
    <w:rsid w:val="006A1F77"/>
    <w:rsid w:val="00733BE7"/>
    <w:rsid w:val="00A877C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D39E1"/>
  <w15:chartTrackingRefBased/>
  <w15:docId w15:val="{02A907F5-1139-4FAD-9432-00DBC12F9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2018-04-03T12:57:00Z</dcterms:created>
  <dcterms:modified xsi:type="dcterms:W3CDTF">2018-04-03T12:59:00Z</dcterms:modified>
</cp:coreProperties>
</file>